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67D05" w14:textId="77777777" w:rsidR="00E803AF" w:rsidRDefault="00E803AF" w:rsidP="00E80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MARYOT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B6FA09" w14:textId="77777777" w:rsidR="00E803AF" w:rsidRDefault="00E803AF" w:rsidP="00E80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Sparham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1EA32794" w14:textId="77777777" w:rsidR="00E803AF" w:rsidRDefault="00E803AF" w:rsidP="00E803AF">
      <w:pPr>
        <w:rPr>
          <w:rFonts w:ascii="Times New Roman" w:hAnsi="Times New Roman" w:cs="Times New Roman"/>
        </w:rPr>
      </w:pPr>
    </w:p>
    <w:p w14:paraId="7432196D" w14:textId="77777777" w:rsidR="00E803AF" w:rsidRDefault="00E803AF" w:rsidP="00E803AF">
      <w:pPr>
        <w:rPr>
          <w:rFonts w:ascii="Times New Roman" w:hAnsi="Times New Roman" w:cs="Times New Roman"/>
        </w:rPr>
      </w:pPr>
    </w:p>
    <w:p w14:paraId="4106616F" w14:textId="77777777" w:rsidR="00E803AF" w:rsidRDefault="00E803AF" w:rsidP="00E80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Clement </w:t>
      </w:r>
      <w:proofErr w:type="spellStart"/>
      <w:r>
        <w:rPr>
          <w:rFonts w:ascii="Times New Roman" w:hAnsi="Times New Roman" w:cs="Times New Roman"/>
        </w:rPr>
        <w:t>Wolvesby</w:t>
      </w:r>
      <w:proofErr w:type="spellEnd"/>
      <w:r>
        <w:rPr>
          <w:rFonts w:ascii="Times New Roman" w:hAnsi="Times New Roman" w:cs="Times New Roman"/>
        </w:rPr>
        <w:t>(q.v.) brought a plaint of incitement against him.</w:t>
      </w:r>
    </w:p>
    <w:p w14:paraId="2CD4BC76" w14:textId="77777777" w:rsidR="00E803AF" w:rsidRDefault="00E803AF" w:rsidP="00E80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4ECC3C" w14:textId="77777777" w:rsidR="00E803AF" w:rsidRDefault="00E803AF" w:rsidP="00E803AF">
      <w:pPr>
        <w:rPr>
          <w:rFonts w:ascii="Times New Roman" w:hAnsi="Times New Roman" w:cs="Times New Roman"/>
        </w:rPr>
      </w:pPr>
    </w:p>
    <w:p w14:paraId="01FE240B" w14:textId="77777777" w:rsidR="00E803AF" w:rsidRDefault="00E803AF" w:rsidP="00E803AF">
      <w:pPr>
        <w:rPr>
          <w:rFonts w:ascii="Times New Roman" w:hAnsi="Times New Roman" w:cs="Times New Roman"/>
        </w:rPr>
      </w:pPr>
    </w:p>
    <w:p w14:paraId="0DB9726C" w14:textId="77777777" w:rsidR="00E803AF" w:rsidRDefault="00E803AF" w:rsidP="00E803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2019</w:t>
      </w:r>
    </w:p>
    <w:p w14:paraId="05F5EDE2" w14:textId="77777777" w:rsidR="006B2F86" w:rsidRPr="00E71FC3" w:rsidRDefault="00E803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6E577" w14:textId="77777777" w:rsidR="00E803AF" w:rsidRDefault="00E803AF" w:rsidP="00E71FC3">
      <w:r>
        <w:separator/>
      </w:r>
    </w:p>
  </w:endnote>
  <w:endnote w:type="continuationSeparator" w:id="0">
    <w:p w14:paraId="6F64D282" w14:textId="77777777" w:rsidR="00E803AF" w:rsidRDefault="00E803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E83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3B31E" w14:textId="77777777" w:rsidR="00E803AF" w:rsidRDefault="00E803AF" w:rsidP="00E71FC3">
      <w:r>
        <w:separator/>
      </w:r>
    </w:p>
  </w:footnote>
  <w:footnote w:type="continuationSeparator" w:id="0">
    <w:p w14:paraId="419BE69D" w14:textId="77777777" w:rsidR="00E803AF" w:rsidRDefault="00E803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3A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03A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E21C8"/>
  <w15:chartTrackingRefBased/>
  <w15:docId w15:val="{53EE9262-D8C9-41EC-BC35-C0A34AF4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0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2019-05-17T20:34:00Z</dcterms:created>
  <dcterms:modified xsi:type="dcterms:W3CDTF">2019-05-17T20:34:00Z</dcterms:modified>
</cp:coreProperties>
</file>